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72ED2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LEDYS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7A6BE4CC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558A4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964473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CCCC473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26992CFF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West Riding of Yorkshire, the taxes of a fifteenth and a tenth.</w:t>
      </w:r>
    </w:p>
    <w:p w14:paraId="5D5FF579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4558FDB2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96E3C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69BBC" w14:textId="77777777" w:rsidR="00216CEB" w:rsidRDefault="00216CEB" w:rsidP="00216CE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p w14:paraId="27AA988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D247C" w14:textId="77777777" w:rsidR="00216CEB" w:rsidRDefault="00216CEB" w:rsidP="009139A6">
      <w:r>
        <w:separator/>
      </w:r>
    </w:p>
  </w:endnote>
  <w:endnote w:type="continuationSeparator" w:id="0">
    <w:p w14:paraId="1F2F7DFA" w14:textId="77777777" w:rsidR="00216CEB" w:rsidRDefault="00216C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00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D18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03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9E4F5" w14:textId="77777777" w:rsidR="00216CEB" w:rsidRDefault="00216CEB" w:rsidP="009139A6">
      <w:r>
        <w:separator/>
      </w:r>
    </w:p>
  </w:footnote>
  <w:footnote w:type="continuationSeparator" w:id="0">
    <w:p w14:paraId="6B6C0DF8" w14:textId="77777777" w:rsidR="00216CEB" w:rsidRDefault="00216C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9C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BE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57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CEB"/>
    <w:rsid w:val="000666E0"/>
    <w:rsid w:val="00216CE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FE6BB"/>
  <w15:chartTrackingRefBased/>
  <w15:docId w15:val="{5C9806D8-BAB9-4A63-A513-EDAFDE07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2021-11-05T20:20:00Z</dcterms:created>
  <dcterms:modified xsi:type="dcterms:W3CDTF">2021-11-05T20:20:00Z</dcterms:modified>
</cp:coreProperties>
</file>